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C927D" w14:textId="77777777" w:rsidR="00975FA4" w:rsidRDefault="00975FA4" w:rsidP="00975FA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WODEWARD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8CA77E" w14:textId="77777777" w:rsidR="00975FA4" w:rsidRDefault="00975FA4" w:rsidP="00975FA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Yoxhall</w:t>
      </w:r>
      <w:proofErr w:type="spellEnd"/>
      <w:r>
        <w:rPr>
          <w:rFonts w:ascii="Times New Roman" w:hAnsi="Times New Roman" w:cs="Times New Roman"/>
        </w:rPr>
        <w:t>, Staffordshire. Husbandman.</w:t>
      </w:r>
    </w:p>
    <w:p w14:paraId="56025DC5" w14:textId="77777777" w:rsidR="00975FA4" w:rsidRDefault="00975FA4" w:rsidP="00975FA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3D435F8" w14:textId="77777777" w:rsidR="00975FA4" w:rsidRDefault="00975FA4" w:rsidP="00975FA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F27380B" w14:textId="77777777" w:rsidR="00975FA4" w:rsidRDefault="00975FA4" w:rsidP="00975FA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Pocock(q.v.) brought a plaint of debt against him.</w:t>
      </w:r>
    </w:p>
    <w:p w14:paraId="4E9DECBD" w14:textId="77777777" w:rsidR="00975FA4" w:rsidRDefault="00975FA4" w:rsidP="00975FA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B8FFA7C" w14:textId="77777777" w:rsidR="00975FA4" w:rsidRDefault="00975FA4" w:rsidP="00975FA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D892921" w14:textId="77777777" w:rsidR="00975FA4" w:rsidRDefault="00975FA4" w:rsidP="00975FA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1FBDF23" w14:textId="77777777" w:rsidR="00975FA4" w:rsidRDefault="00975FA4" w:rsidP="00975FA4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 October 2018   </w:t>
      </w:r>
    </w:p>
    <w:p w14:paraId="5316BB3A" w14:textId="77777777" w:rsidR="006B2F86" w:rsidRPr="00E71FC3" w:rsidRDefault="00975F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463D2" w14:textId="77777777" w:rsidR="00975FA4" w:rsidRDefault="00975FA4" w:rsidP="00E71FC3">
      <w:r>
        <w:separator/>
      </w:r>
    </w:p>
  </w:endnote>
  <w:endnote w:type="continuationSeparator" w:id="0">
    <w:p w14:paraId="295CF290" w14:textId="77777777" w:rsidR="00975FA4" w:rsidRDefault="00975FA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1AF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97364" w14:textId="77777777" w:rsidR="00975FA4" w:rsidRDefault="00975FA4" w:rsidP="00E71FC3">
      <w:r>
        <w:separator/>
      </w:r>
    </w:p>
  </w:footnote>
  <w:footnote w:type="continuationSeparator" w:id="0">
    <w:p w14:paraId="3ABF4D54" w14:textId="77777777" w:rsidR="00975FA4" w:rsidRDefault="00975FA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A4"/>
    <w:rsid w:val="001A7C09"/>
    <w:rsid w:val="00577BD5"/>
    <w:rsid w:val="00656CBA"/>
    <w:rsid w:val="006A1F77"/>
    <w:rsid w:val="00733BE7"/>
    <w:rsid w:val="00975FA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3A751"/>
  <w15:chartTrackingRefBased/>
  <w15:docId w15:val="{4A03E385-CFF0-4EF5-9382-D704475A4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5FA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75F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2018-11-04T20:16:00Z</dcterms:created>
  <dcterms:modified xsi:type="dcterms:W3CDTF">2018-11-04T20:16:00Z</dcterms:modified>
</cp:coreProperties>
</file>